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12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、责任区现场管理混乱</w:t>
            </w: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不按要求执行门店店员，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片区或者营运部检查较差（扣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、“双手行动”的执行，片区和营运部现场观摩，员工没使用“双手运动”或者执行不到位，扣发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：远程处方按公司下发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69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号文件执行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：储值卡的销售（连续三天挂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的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分）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57"/>
              </w:tabs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宋体" w:hAnsi="宋体" w:cs="宋体"/>
                <w:b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次，（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分封顶）</w:t>
            </w:r>
          </w:p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  <w:bookmarkStart w:id="0" w:name="_GoBack"/>
            <w:bookmarkEnd w:id="0"/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考评人（店长）：谢玉涛</w:t>
      </w:r>
      <w:r>
        <w:t xml:space="preserve">                           </w:t>
      </w:r>
      <w:r>
        <w:rPr>
          <w:rFonts w:hint="eastAsia"/>
        </w:rPr>
        <w:t>被考评人（店员）：邓黎</w:t>
      </w:r>
    </w:p>
    <w:p/>
    <w:p>
      <w: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145A6"/>
    <w:rsid w:val="00060367"/>
    <w:rsid w:val="000E2AF0"/>
    <w:rsid w:val="00125A8D"/>
    <w:rsid w:val="00136C6C"/>
    <w:rsid w:val="001515C9"/>
    <w:rsid w:val="00154ECE"/>
    <w:rsid w:val="0015678B"/>
    <w:rsid w:val="00170AF6"/>
    <w:rsid w:val="002224EC"/>
    <w:rsid w:val="00264A23"/>
    <w:rsid w:val="002F4EF1"/>
    <w:rsid w:val="00343723"/>
    <w:rsid w:val="00346E4C"/>
    <w:rsid w:val="00347F53"/>
    <w:rsid w:val="00365ACF"/>
    <w:rsid w:val="003976AE"/>
    <w:rsid w:val="003A49E4"/>
    <w:rsid w:val="003D5395"/>
    <w:rsid w:val="0040038F"/>
    <w:rsid w:val="00467E8A"/>
    <w:rsid w:val="004B3AE7"/>
    <w:rsid w:val="005729BE"/>
    <w:rsid w:val="005A16D8"/>
    <w:rsid w:val="005A1D26"/>
    <w:rsid w:val="006C3192"/>
    <w:rsid w:val="006F5181"/>
    <w:rsid w:val="007217EB"/>
    <w:rsid w:val="0072183D"/>
    <w:rsid w:val="007740E3"/>
    <w:rsid w:val="007A01CD"/>
    <w:rsid w:val="007A3FE8"/>
    <w:rsid w:val="00833CBB"/>
    <w:rsid w:val="008D1AC0"/>
    <w:rsid w:val="00904FF0"/>
    <w:rsid w:val="009A770A"/>
    <w:rsid w:val="009E1B51"/>
    <w:rsid w:val="009E2A51"/>
    <w:rsid w:val="00A510F4"/>
    <w:rsid w:val="00A7521F"/>
    <w:rsid w:val="00B12441"/>
    <w:rsid w:val="00B36F0B"/>
    <w:rsid w:val="00B473DA"/>
    <w:rsid w:val="00BB2D0F"/>
    <w:rsid w:val="00BB7D41"/>
    <w:rsid w:val="00BF1087"/>
    <w:rsid w:val="00C86ABF"/>
    <w:rsid w:val="00CB1605"/>
    <w:rsid w:val="00CF6D23"/>
    <w:rsid w:val="00D01326"/>
    <w:rsid w:val="00D07629"/>
    <w:rsid w:val="00D32299"/>
    <w:rsid w:val="00D77BB2"/>
    <w:rsid w:val="00D83EC4"/>
    <w:rsid w:val="00D9152E"/>
    <w:rsid w:val="00E45681"/>
    <w:rsid w:val="00E70E1F"/>
    <w:rsid w:val="00ED578D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342A9"/>
    <w:rsid w:val="0C1F2AF1"/>
    <w:rsid w:val="0F274F8F"/>
    <w:rsid w:val="0F6F0C5E"/>
    <w:rsid w:val="0F746D9F"/>
    <w:rsid w:val="122D30E1"/>
    <w:rsid w:val="145A7E72"/>
    <w:rsid w:val="168F7E12"/>
    <w:rsid w:val="19FB33CB"/>
    <w:rsid w:val="1A325A0A"/>
    <w:rsid w:val="1BC9158C"/>
    <w:rsid w:val="1C2D15AF"/>
    <w:rsid w:val="1D1866C7"/>
    <w:rsid w:val="1DB065D0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85666D8"/>
    <w:rsid w:val="2A722691"/>
    <w:rsid w:val="2B3247EE"/>
    <w:rsid w:val="2E806B4A"/>
    <w:rsid w:val="314D572E"/>
    <w:rsid w:val="33CD1595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901E63"/>
    <w:rsid w:val="4F851586"/>
    <w:rsid w:val="525E14D2"/>
    <w:rsid w:val="52DD2582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63A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2</Pages>
  <Words>124</Words>
  <Characters>707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2016-11-28T07:03:00Z</dcterms:created>
  <dc:creator>Administrator</dc:creator>
  <cp:lastModifiedBy>Administrator</cp:lastModifiedBy>
  <dcterms:modified xsi:type="dcterms:W3CDTF">2016-12-26T02:26:13Z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